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9083B" w14:textId="318F5BFA" w:rsidR="009F392E" w:rsidRDefault="003206CF" w:rsidP="00F0533E">
      <w:pPr>
        <w:rPr>
          <w:noProof/>
        </w:rPr>
      </w:pPr>
      <w:r w:rsidRPr="00365FEA">
        <w:rPr>
          <w:noProof/>
        </w:rPr>
        <w:t xml:space="preserve">Příloha č. </w:t>
      </w:r>
      <w:r w:rsidR="0039212C">
        <w:rPr>
          <w:noProof/>
        </w:rPr>
        <w:t>3</w:t>
      </w:r>
      <w:r w:rsidR="00B85B4C" w:rsidRPr="00365FEA">
        <w:rPr>
          <w:noProof/>
        </w:rPr>
        <w:t xml:space="preserve"> </w:t>
      </w:r>
      <w:r w:rsidR="000C05A9">
        <w:rPr>
          <w:noProof/>
        </w:rPr>
        <w:t>zadávací dokumentace (</w:t>
      </w:r>
      <w:r w:rsidR="000C05A9" w:rsidRPr="000C05A9">
        <w:rPr>
          <w:i/>
          <w:noProof/>
        </w:rPr>
        <w:t>budoucí příloha č. 3 Závazného vzoru smlouvy</w:t>
      </w:r>
      <w:r w:rsidR="000C05A9">
        <w:rPr>
          <w:noProof/>
        </w:rPr>
        <w:t>)</w:t>
      </w:r>
    </w:p>
    <w:p w14:paraId="691DBE6F" w14:textId="1171C87C" w:rsidR="00B85B4C" w:rsidRDefault="00495988" w:rsidP="001F0746">
      <w:pPr>
        <w:pStyle w:val="Nadpis1"/>
        <w:rPr>
          <w:noProof/>
          <w:color w:val="FF5200" w:themeColor="accent2"/>
        </w:rPr>
      </w:pPr>
      <w:r>
        <w:rPr>
          <w:noProof/>
          <w:color w:val="FF5200" w:themeColor="accent2"/>
        </w:rPr>
        <w:t>Ceník</w:t>
      </w:r>
    </w:p>
    <w:bookmarkStart w:id="0" w:name="_MON_1842507621"/>
    <w:bookmarkEnd w:id="0"/>
    <w:p w14:paraId="0DD59BDB" w14:textId="5CDA1304" w:rsidR="000C31F9" w:rsidRPr="009D71E2" w:rsidRDefault="004629E9" w:rsidP="009D71E2">
      <w:r>
        <w:object w:dxaOrig="8427" w:dyaOrig="5826" w14:anchorId="1ECE7F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21.5pt;height:291pt" o:ole="">
            <v:imagedata r:id="rId11" o:title=""/>
          </v:shape>
          <o:OLEObject Type="Embed" ProgID="Excel.Sheet.12" ShapeID="_x0000_i1031" DrawAspect="Content" ObjectID="_1843044162" r:id="rId12"/>
        </w:object>
      </w:r>
    </w:p>
    <w:p w14:paraId="2BBA72A7" w14:textId="20D3FDD2" w:rsidR="00B85B4C" w:rsidRPr="000C31F9" w:rsidRDefault="000C31F9" w:rsidP="00F0533E">
      <w:pPr>
        <w:rPr>
          <w:bCs/>
          <w:i/>
          <w:iCs/>
          <w:color w:val="EE0000"/>
        </w:rPr>
      </w:pPr>
      <w:r w:rsidRPr="000C31F9">
        <w:rPr>
          <w:bCs/>
          <w:i/>
          <w:iCs/>
          <w:color w:val="EE0000"/>
        </w:rPr>
        <w:t>pozn.: Jedná se o tabulku ve formátu MS Excel. Pro úpravy ji otevřete dvojklikem.</w:t>
      </w:r>
    </w:p>
    <w:p w14:paraId="72B6A812" w14:textId="77777777" w:rsidR="0018487D" w:rsidRPr="00B85B4C" w:rsidRDefault="0018487D" w:rsidP="00F0533E">
      <w:pPr>
        <w:rPr>
          <w:b/>
          <w:u w:val="single"/>
        </w:rPr>
      </w:pPr>
    </w:p>
    <w:sectPr w:rsidR="0018487D" w:rsidRPr="00B85B4C" w:rsidSect="00FC6389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9BCFA" w14:textId="77777777" w:rsidR="000D3AE7" w:rsidRDefault="000D3AE7" w:rsidP="00962258">
      <w:pPr>
        <w:spacing w:after="0" w:line="240" w:lineRule="auto"/>
      </w:pPr>
      <w:r>
        <w:separator/>
      </w:r>
    </w:p>
  </w:endnote>
  <w:endnote w:type="continuationSeparator" w:id="0">
    <w:p w14:paraId="102324FC" w14:textId="77777777" w:rsidR="000D3AE7" w:rsidRDefault="000D3AE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D34B17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6791299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B85B4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DCB21C4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24DB4029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0A39245D" w14:textId="77777777" w:rsidR="00F1715C" w:rsidRDefault="00F1715C" w:rsidP="00D831A3">
          <w:pPr>
            <w:pStyle w:val="Zpat"/>
          </w:pPr>
        </w:p>
      </w:tc>
    </w:tr>
  </w:tbl>
  <w:p w14:paraId="798A00F7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30EDA123" wp14:editId="274B7D5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604CA32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614C408" wp14:editId="35B134A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3C19265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78685F8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B554F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0224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0224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844693B" w14:textId="77777777" w:rsidR="00F1715C" w:rsidRDefault="00F1715C" w:rsidP="001F0746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4385B262" w14:textId="77777777" w:rsidR="00F1715C" w:rsidRDefault="00F1715C" w:rsidP="001F0746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7B192B0C" w14:textId="77777777" w:rsidR="00F1715C" w:rsidRDefault="00F1715C" w:rsidP="001F0746">
          <w:pPr>
            <w:pStyle w:val="Zpat"/>
            <w:jc w:val="left"/>
          </w:pPr>
          <w:r>
            <w:t>Sídlo: Dlážděná 1003/7, 110 00 Praha 1</w:t>
          </w:r>
        </w:p>
        <w:p w14:paraId="0F955636" w14:textId="77777777" w:rsidR="00F1715C" w:rsidRDefault="00F1715C" w:rsidP="001F0746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6F1909FD" w14:textId="77777777" w:rsidR="00F1715C" w:rsidRDefault="00002242" w:rsidP="001F0746">
          <w:pPr>
            <w:pStyle w:val="Zpat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2EA12DD7" w14:textId="77777777" w:rsidR="00F1715C" w:rsidRDefault="00F1715C" w:rsidP="00460660">
          <w:pPr>
            <w:pStyle w:val="Zpat"/>
          </w:pPr>
        </w:p>
      </w:tc>
    </w:tr>
  </w:tbl>
  <w:p w14:paraId="5726AB3E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BA746B0" wp14:editId="7B4F913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19C0DC9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368315E5" wp14:editId="5DEBB21B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51EAF20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</w:p>
  <w:p w14:paraId="01844FA8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34601" w14:textId="77777777" w:rsidR="000D3AE7" w:rsidRDefault="000D3AE7" w:rsidP="00962258">
      <w:pPr>
        <w:spacing w:after="0" w:line="240" w:lineRule="auto"/>
      </w:pPr>
      <w:r>
        <w:separator/>
      </w:r>
    </w:p>
  </w:footnote>
  <w:footnote w:type="continuationSeparator" w:id="0">
    <w:p w14:paraId="54A341C0" w14:textId="77777777" w:rsidR="000D3AE7" w:rsidRDefault="000D3AE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BD3F9" w14:textId="6CE0F5F4" w:rsidR="003D6152" w:rsidRDefault="003D615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67FC1C3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9B1D0E5" w14:textId="043B2AAE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5A7A513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B74B979" w14:textId="77777777" w:rsidR="00F1715C" w:rsidRPr="00D6163D" w:rsidRDefault="00F1715C" w:rsidP="00D6163D">
          <w:pPr>
            <w:pStyle w:val="Druhdokumentu"/>
          </w:pPr>
        </w:p>
      </w:tc>
    </w:tr>
  </w:tbl>
  <w:p w14:paraId="4DD25758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F7091E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39A6084C" w14:textId="3518672E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319919FC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86B23C" w14:textId="77777777" w:rsidR="00F1715C" w:rsidRPr="00D6163D" w:rsidRDefault="00F1715C" w:rsidP="00FC6389">
          <w:pPr>
            <w:pStyle w:val="Druhdokumentu"/>
          </w:pPr>
        </w:p>
      </w:tc>
    </w:tr>
    <w:tr w:rsidR="009F392E" w14:paraId="7B8D48EA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3C99DFD3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62C6F20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21B017C9" w14:textId="77777777" w:rsidR="009F392E" w:rsidRPr="00D6163D" w:rsidRDefault="009F392E" w:rsidP="00FC6389">
          <w:pPr>
            <w:pStyle w:val="Druhdokumentu"/>
          </w:pPr>
        </w:p>
      </w:tc>
    </w:tr>
  </w:tbl>
  <w:p w14:paraId="76334379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6A3EE5E1" wp14:editId="0A05CD72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7B06C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A64B8F"/>
    <w:multiLevelType w:val="hybridMultilevel"/>
    <w:tmpl w:val="EC507D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09C630F4"/>
    <w:multiLevelType w:val="hybridMultilevel"/>
    <w:tmpl w:val="781A1B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9A56A"/>
    <w:multiLevelType w:val="hybridMultilevel"/>
    <w:tmpl w:val="A9909FC0"/>
    <w:lvl w:ilvl="0" w:tplc="241006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0291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2C59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90A8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5081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66B8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D473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005F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38E4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338B4"/>
    <w:multiLevelType w:val="hybridMultilevel"/>
    <w:tmpl w:val="FC5C17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B91184"/>
    <w:multiLevelType w:val="hybridMultilevel"/>
    <w:tmpl w:val="48F2BD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F76403"/>
    <w:multiLevelType w:val="multilevel"/>
    <w:tmpl w:val="0D34D660"/>
    <w:numStyleLink w:val="ListBulletmultilevel"/>
  </w:abstractNum>
  <w:abstractNum w:abstractNumId="10" w15:restartNumberingAfterBreak="0">
    <w:nsid w:val="344B4C44"/>
    <w:multiLevelType w:val="multilevel"/>
    <w:tmpl w:val="CABE99FC"/>
    <w:numStyleLink w:val="ListNumbermultilevel"/>
  </w:abstractNum>
  <w:abstractNum w:abstractNumId="11" w15:restartNumberingAfterBreak="0">
    <w:nsid w:val="34EE549F"/>
    <w:multiLevelType w:val="multilevel"/>
    <w:tmpl w:val="CABE99FC"/>
    <w:numStyleLink w:val="ListNumbermultilevel"/>
  </w:abstractNum>
  <w:abstractNum w:abstractNumId="12" w15:restartNumberingAfterBreak="0">
    <w:nsid w:val="3DE41C0B"/>
    <w:multiLevelType w:val="hybridMultilevel"/>
    <w:tmpl w:val="34D8CD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ED142F"/>
    <w:multiLevelType w:val="hybridMultilevel"/>
    <w:tmpl w:val="FB489A94"/>
    <w:lvl w:ilvl="0" w:tplc="AF7A6F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4EC6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EAB2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5E01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78F6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2E33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086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FA8C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A855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82862"/>
    <w:multiLevelType w:val="hybridMultilevel"/>
    <w:tmpl w:val="FBCE9A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213A63"/>
    <w:multiLevelType w:val="hybridMultilevel"/>
    <w:tmpl w:val="506A5A6C"/>
    <w:lvl w:ilvl="0" w:tplc="71A081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D058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2CC1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A2DA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707A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02B0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9AD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1496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F087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DA507"/>
    <w:multiLevelType w:val="hybridMultilevel"/>
    <w:tmpl w:val="7FA2CD4E"/>
    <w:lvl w:ilvl="0" w:tplc="AA728B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A8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50D7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E234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A843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F0D9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5E17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EA16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446D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014C9A"/>
    <w:multiLevelType w:val="hybridMultilevel"/>
    <w:tmpl w:val="B8EE1AEE"/>
    <w:lvl w:ilvl="0" w:tplc="94D2A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500A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A417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E0C7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DE01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509F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02B0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E88C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E2C0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7581F"/>
    <w:multiLevelType w:val="hybridMultilevel"/>
    <w:tmpl w:val="F1E0C8B4"/>
    <w:lvl w:ilvl="0" w:tplc="3F34F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76D7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52A9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CAD0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8087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0629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683A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A81B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52C9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FE7E14"/>
    <w:multiLevelType w:val="hybridMultilevel"/>
    <w:tmpl w:val="584E28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005CD8"/>
    <w:multiLevelType w:val="hybridMultilevel"/>
    <w:tmpl w:val="4CC80B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AF0A8C"/>
    <w:multiLevelType w:val="multilevel"/>
    <w:tmpl w:val="0D34D660"/>
    <w:numStyleLink w:val="ListBulletmultilevel"/>
  </w:abstractNum>
  <w:abstractNum w:abstractNumId="22" w15:restartNumberingAfterBreak="0">
    <w:nsid w:val="74070991"/>
    <w:multiLevelType w:val="multilevel"/>
    <w:tmpl w:val="CABE99FC"/>
    <w:numStyleLink w:val="ListNumbermultilevel"/>
  </w:abstractNum>
  <w:num w:numId="1" w16cid:durableId="2130856416">
    <w:abstractNumId w:val="17"/>
  </w:num>
  <w:num w:numId="2" w16cid:durableId="1922982579">
    <w:abstractNumId w:val="18"/>
  </w:num>
  <w:num w:numId="3" w16cid:durableId="1063872424">
    <w:abstractNumId w:val="4"/>
  </w:num>
  <w:num w:numId="4" w16cid:durableId="1908613842">
    <w:abstractNumId w:val="15"/>
  </w:num>
  <w:num w:numId="5" w16cid:durableId="1747454763">
    <w:abstractNumId w:val="13"/>
  </w:num>
  <w:num w:numId="6" w16cid:durableId="591671839">
    <w:abstractNumId w:val="16"/>
  </w:num>
  <w:num w:numId="7" w16cid:durableId="1812475359">
    <w:abstractNumId w:val="5"/>
  </w:num>
  <w:num w:numId="8" w16cid:durableId="528571426">
    <w:abstractNumId w:val="2"/>
  </w:num>
  <w:num w:numId="9" w16cid:durableId="3938183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99170776">
    <w:abstractNumId w:val="21"/>
  </w:num>
  <w:num w:numId="11" w16cid:durableId="1449423940">
    <w:abstractNumId w:val="6"/>
  </w:num>
  <w:num w:numId="12" w16cid:durableId="1608390559">
    <w:abstractNumId w:val="9"/>
  </w:num>
  <w:num w:numId="13" w16cid:durableId="1062212174">
    <w:abstractNumId w:val="0"/>
  </w:num>
  <w:num w:numId="14" w16cid:durableId="798648381">
    <w:abstractNumId w:val="10"/>
  </w:num>
  <w:num w:numId="15" w16cid:durableId="166011570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52702862">
    <w:abstractNumId w:val="9"/>
  </w:num>
  <w:num w:numId="17" w16cid:durableId="4864879">
    <w:abstractNumId w:val="2"/>
  </w:num>
  <w:num w:numId="18" w16cid:durableId="892158346">
    <w:abstractNumId w:val="9"/>
  </w:num>
  <w:num w:numId="19" w16cid:durableId="812481325">
    <w:abstractNumId w:val="9"/>
  </w:num>
  <w:num w:numId="20" w16cid:durableId="1960254313">
    <w:abstractNumId w:val="9"/>
  </w:num>
  <w:num w:numId="21" w16cid:durableId="103811430">
    <w:abstractNumId w:val="9"/>
  </w:num>
  <w:num w:numId="22" w16cid:durableId="1095591452">
    <w:abstractNumId w:val="22"/>
  </w:num>
  <w:num w:numId="23" w16cid:durableId="1893809212">
    <w:abstractNumId w:val="5"/>
  </w:num>
  <w:num w:numId="24" w16cid:durableId="1176651250">
    <w:abstractNumId w:val="22"/>
  </w:num>
  <w:num w:numId="25" w16cid:durableId="2135519972">
    <w:abstractNumId w:val="22"/>
  </w:num>
  <w:num w:numId="26" w16cid:durableId="1724787740">
    <w:abstractNumId w:val="22"/>
  </w:num>
  <w:num w:numId="27" w16cid:durableId="641349693">
    <w:abstractNumId w:val="22"/>
  </w:num>
  <w:num w:numId="28" w16cid:durableId="2121024727">
    <w:abstractNumId w:val="9"/>
  </w:num>
  <w:num w:numId="29" w16cid:durableId="2108385405">
    <w:abstractNumId w:val="2"/>
  </w:num>
  <w:num w:numId="30" w16cid:durableId="1402748783">
    <w:abstractNumId w:val="9"/>
  </w:num>
  <w:num w:numId="31" w16cid:durableId="1451820286">
    <w:abstractNumId w:val="9"/>
  </w:num>
  <w:num w:numId="32" w16cid:durableId="952053535">
    <w:abstractNumId w:val="9"/>
  </w:num>
  <w:num w:numId="33" w16cid:durableId="1546718058">
    <w:abstractNumId w:val="9"/>
  </w:num>
  <w:num w:numId="34" w16cid:durableId="296496807">
    <w:abstractNumId w:val="22"/>
  </w:num>
  <w:num w:numId="35" w16cid:durableId="884680263">
    <w:abstractNumId w:val="5"/>
  </w:num>
  <w:num w:numId="36" w16cid:durableId="1362898585">
    <w:abstractNumId w:val="22"/>
  </w:num>
  <w:num w:numId="37" w16cid:durableId="1893038148">
    <w:abstractNumId w:val="22"/>
  </w:num>
  <w:num w:numId="38" w16cid:durableId="1246308451">
    <w:abstractNumId w:val="22"/>
  </w:num>
  <w:num w:numId="39" w16cid:durableId="378358698">
    <w:abstractNumId w:val="22"/>
  </w:num>
  <w:num w:numId="40" w16cid:durableId="1079861999">
    <w:abstractNumId w:val="12"/>
  </w:num>
  <w:num w:numId="41" w16cid:durableId="1542864457">
    <w:abstractNumId w:val="14"/>
  </w:num>
  <w:num w:numId="42" w16cid:durableId="2025932756">
    <w:abstractNumId w:val="20"/>
  </w:num>
  <w:num w:numId="43" w16cid:durableId="1791589867">
    <w:abstractNumId w:val="19"/>
  </w:num>
  <w:num w:numId="44" w16cid:durableId="1431926519">
    <w:abstractNumId w:val="7"/>
  </w:num>
  <w:num w:numId="45" w16cid:durableId="626008366">
    <w:abstractNumId w:val="8"/>
  </w:num>
  <w:num w:numId="46" w16cid:durableId="594753389">
    <w:abstractNumId w:val="1"/>
  </w:num>
  <w:num w:numId="47" w16cid:durableId="149298264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B4C"/>
    <w:rsid w:val="00002242"/>
    <w:rsid w:val="00021FE9"/>
    <w:rsid w:val="000378BD"/>
    <w:rsid w:val="00072C1E"/>
    <w:rsid w:val="000C05A9"/>
    <w:rsid w:val="000C31F9"/>
    <w:rsid w:val="000D03C4"/>
    <w:rsid w:val="000D3AE7"/>
    <w:rsid w:val="000E23A7"/>
    <w:rsid w:val="000E5C7B"/>
    <w:rsid w:val="0010693F"/>
    <w:rsid w:val="00110672"/>
    <w:rsid w:val="00114472"/>
    <w:rsid w:val="0011506E"/>
    <w:rsid w:val="00120CDB"/>
    <w:rsid w:val="00121954"/>
    <w:rsid w:val="001352BD"/>
    <w:rsid w:val="0014390B"/>
    <w:rsid w:val="001550BC"/>
    <w:rsid w:val="001605B9"/>
    <w:rsid w:val="00163707"/>
    <w:rsid w:val="00170EC5"/>
    <w:rsid w:val="001747C1"/>
    <w:rsid w:val="00184743"/>
    <w:rsid w:val="0018487D"/>
    <w:rsid w:val="00187FCD"/>
    <w:rsid w:val="0019580C"/>
    <w:rsid w:val="001A34C4"/>
    <w:rsid w:val="001A61C5"/>
    <w:rsid w:val="001A6292"/>
    <w:rsid w:val="001E00C4"/>
    <w:rsid w:val="001F04DC"/>
    <w:rsid w:val="001F0746"/>
    <w:rsid w:val="00207DF5"/>
    <w:rsid w:val="00223D5A"/>
    <w:rsid w:val="002346D4"/>
    <w:rsid w:val="002406E5"/>
    <w:rsid w:val="00263502"/>
    <w:rsid w:val="00280E07"/>
    <w:rsid w:val="002C31BF"/>
    <w:rsid w:val="002D08B1"/>
    <w:rsid w:val="002E0CD7"/>
    <w:rsid w:val="003206CF"/>
    <w:rsid w:val="00341DCF"/>
    <w:rsid w:val="00357BC6"/>
    <w:rsid w:val="00365FEA"/>
    <w:rsid w:val="003813E0"/>
    <w:rsid w:val="0039212C"/>
    <w:rsid w:val="003956C6"/>
    <w:rsid w:val="003A00DE"/>
    <w:rsid w:val="003C0477"/>
    <w:rsid w:val="003D6152"/>
    <w:rsid w:val="003D6CD6"/>
    <w:rsid w:val="003D73E0"/>
    <w:rsid w:val="003E62D7"/>
    <w:rsid w:val="00424888"/>
    <w:rsid w:val="00441430"/>
    <w:rsid w:val="00450F07"/>
    <w:rsid w:val="00453CD3"/>
    <w:rsid w:val="00460660"/>
    <w:rsid w:val="004629E9"/>
    <w:rsid w:val="00476AC6"/>
    <w:rsid w:val="00486107"/>
    <w:rsid w:val="00491827"/>
    <w:rsid w:val="00495988"/>
    <w:rsid w:val="004A0051"/>
    <w:rsid w:val="004B348C"/>
    <w:rsid w:val="004C4399"/>
    <w:rsid w:val="004C787C"/>
    <w:rsid w:val="004E143C"/>
    <w:rsid w:val="004E2D17"/>
    <w:rsid w:val="004E3A53"/>
    <w:rsid w:val="004F20BC"/>
    <w:rsid w:val="004F4B9B"/>
    <w:rsid w:val="004F69EA"/>
    <w:rsid w:val="00511AB9"/>
    <w:rsid w:val="00512523"/>
    <w:rsid w:val="00523EA7"/>
    <w:rsid w:val="00526164"/>
    <w:rsid w:val="0055134E"/>
    <w:rsid w:val="00553375"/>
    <w:rsid w:val="00557C28"/>
    <w:rsid w:val="005736B7"/>
    <w:rsid w:val="00575E5A"/>
    <w:rsid w:val="0059352A"/>
    <w:rsid w:val="005A0DF2"/>
    <w:rsid w:val="005B532F"/>
    <w:rsid w:val="005D0469"/>
    <w:rsid w:val="005F1404"/>
    <w:rsid w:val="006047F4"/>
    <w:rsid w:val="0061068E"/>
    <w:rsid w:val="006478AE"/>
    <w:rsid w:val="00651E8F"/>
    <w:rsid w:val="00660AD3"/>
    <w:rsid w:val="0066163E"/>
    <w:rsid w:val="00677B7F"/>
    <w:rsid w:val="00677F39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4EA4"/>
    <w:rsid w:val="00766846"/>
    <w:rsid w:val="0077673A"/>
    <w:rsid w:val="007846E1"/>
    <w:rsid w:val="007B570C"/>
    <w:rsid w:val="007B5833"/>
    <w:rsid w:val="007C05D5"/>
    <w:rsid w:val="007C589B"/>
    <w:rsid w:val="007D1C54"/>
    <w:rsid w:val="007E0092"/>
    <w:rsid w:val="007E4A6E"/>
    <w:rsid w:val="007F2E77"/>
    <w:rsid w:val="007F44A4"/>
    <w:rsid w:val="007F56A7"/>
    <w:rsid w:val="00804F35"/>
    <w:rsid w:val="00807DD0"/>
    <w:rsid w:val="00813C98"/>
    <w:rsid w:val="008659F3"/>
    <w:rsid w:val="00884BE4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2767"/>
    <w:rsid w:val="00935620"/>
    <w:rsid w:val="00936091"/>
    <w:rsid w:val="00940D8A"/>
    <w:rsid w:val="00944B03"/>
    <w:rsid w:val="00962258"/>
    <w:rsid w:val="009678B7"/>
    <w:rsid w:val="009833E1"/>
    <w:rsid w:val="00992D9C"/>
    <w:rsid w:val="00996CB8"/>
    <w:rsid w:val="009B14A9"/>
    <w:rsid w:val="009B2E97"/>
    <w:rsid w:val="009D71E2"/>
    <w:rsid w:val="009E07F4"/>
    <w:rsid w:val="009E2B28"/>
    <w:rsid w:val="009F392E"/>
    <w:rsid w:val="00A44F7B"/>
    <w:rsid w:val="00A6177B"/>
    <w:rsid w:val="00A620DA"/>
    <w:rsid w:val="00A66136"/>
    <w:rsid w:val="00AA4CBB"/>
    <w:rsid w:val="00AA65FA"/>
    <w:rsid w:val="00AA7351"/>
    <w:rsid w:val="00AD056F"/>
    <w:rsid w:val="00AD6731"/>
    <w:rsid w:val="00AD7125"/>
    <w:rsid w:val="00B05F5D"/>
    <w:rsid w:val="00B15D0D"/>
    <w:rsid w:val="00B30BCC"/>
    <w:rsid w:val="00B606FE"/>
    <w:rsid w:val="00B75EE1"/>
    <w:rsid w:val="00B77481"/>
    <w:rsid w:val="00B84D67"/>
    <w:rsid w:val="00B8518B"/>
    <w:rsid w:val="00B85B4C"/>
    <w:rsid w:val="00BD7E91"/>
    <w:rsid w:val="00C02D0A"/>
    <w:rsid w:val="00C03A6E"/>
    <w:rsid w:val="00C10B9A"/>
    <w:rsid w:val="00C34A5A"/>
    <w:rsid w:val="00C44F6A"/>
    <w:rsid w:val="00C47AE3"/>
    <w:rsid w:val="00C569C7"/>
    <w:rsid w:val="00C82940"/>
    <w:rsid w:val="00CD1FC4"/>
    <w:rsid w:val="00CD2B34"/>
    <w:rsid w:val="00CE61D9"/>
    <w:rsid w:val="00D077CA"/>
    <w:rsid w:val="00D21061"/>
    <w:rsid w:val="00D21F8C"/>
    <w:rsid w:val="00D36819"/>
    <w:rsid w:val="00D4108E"/>
    <w:rsid w:val="00D6163D"/>
    <w:rsid w:val="00D65197"/>
    <w:rsid w:val="00D73D46"/>
    <w:rsid w:val="00D831A3"/>
    <w:rsid w:val="00D868DF"/>
    <w:rsid w:val="00DA7070"/>
    <w:rsid w:val="00DC75F3"/>
    <w:rsid w:val="00DD46F3"/>
    <w:rsid w:val="00DE56F2"/>
    <w:rsid w:val="00DF116D"/>
    <w:rsid w:val="00DF1808"/>
    <w:rsid w:val="00E20DB9"/>
    <w:rsid w:val="00E36C4A"/>
    <w:rsid w:val="00E55619"/>
    <w:rsid w:val="00EA1830"/>
    <w:rsid w:val="00EB104F"/>
    <w:rsid w:val="00ED14BD"/>
    <w:rsid w:val="00F0533E"/>
    <w:rsid w:val="00F1048D"/>
    <w:rsid w:val="00F12DEC"/>
    <w:rsid w:val="00F1715C"/>
    <w:rsid w:val="00F25774"/>
    <w:rsid w:val="00F310F8"/>
    <w:rsid w:val="00F35939"/>
    <w:rsid w:val="00F45607"/>
    <w:rsid w:val="00F55205"/>
    <w:rsid w:val="00F5558F"/>
    <w:rsid w:val="00F6250E"/>
    <w:rsid w:val="00F659EB"/>
    <w:rsid w:val="00F72A99"/>
    <w:rsid w:val="00F86BA6"/>
    <w:rsid w:val="00F95861"/>
    <w:rsid w:val="00FB1F90"/>
    <w:rsid w:val="00FC6389"/>
    <w:rsid w:val="00FF3096"/>
    <w:rsid w:val="01A27491"/>
    <w:rsid w:val="06B4CC3C"/>
    <w:rsid w:val="223FC1E6"/>
    <w:rsid w:val="37088E5C"/>
    <w:rsid w:val="3805017B"/>
    <w:rsid w:val="3F98C8A4"/>
    <w:rsid w:val="4344C978"/>
    <w:rsid w:val="4BA37A0D"/>
    <w:rsid w:val="54DCFBEF"/>
    <w:rsid w:val="6A7B7C1E"/>
    <w:rsid w:val="75CE857D"/>
    <w:rsid w:val="76CA3E43"/>
    <w:rsid w:val="77833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6688FD"/>
  <w14:defaultImageDpi w14:val="32767"/>
  <w15:docId w15:val="{0EC45577-4C8E-422C-847E-385196E04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D6152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3C0477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3C0477"/>
    <w:rPr>
      <w:rFonts w:asciiTheme="majorHAnsi" w:eastAsiaTheme="majorEastAsia" w:hAnsiTheme="majorHAnsi" w:cstheme="majorBidi"/>
      <w:b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9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7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8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table" w:customStyle="1" w:styleId="Mkatabulky1">
    <w:name w:val="Mřížka tabulky1"/>
    <w:basedOn w:val="Normlntabulka"/>
    <w:next w:val="Mkatabulky"/>
    <w:rsid w:val="003C0477"/>
    <w:pPr>
      <w:spacing w:before="120" w:after="120"/>
    </w:p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Revize">
    <w:name w:val="Revision"/>
    <w:hidden/>
    <w:uiPriority w:val="99"/>
    <w:semiHidden/>
    <w:rsid w:val="003C0477"/>
    <w:pPr>
      <w:spacing w:after="0" w:line="240" w:lineRule="auto"/>
    </w:pPr>
  </w:style>
  <w:style w:type="character" w:styleId="Odkaznakoment">
    <w:name w:val="annotation reference"/>
    <w:basedOn w:val="Standardnpsmoodstavce"/>
    <w:semiHidden/>
    <w:unhideWhenUsed/>
    <w:rsid w:val="003D6152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3D6152"/>
    <w:pPr>
      <w:spacing w:before="0" w:after="200" w:line="240" w:lineRule="auto"/>
      <w:jc w:val="left"/>
    </w:pPr>
    <w:rPr>
      <w:rFonts w:ascii="Verdana" w:hAnsi="Verdana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3D6152"/>
    <w:rPr>
      <w:rFonts w:ascii="Verdana" w:hAnsi="Verdana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20CDB"/>
    <w:pPr>
      <w:spacing w:before="120" w:after="120"/>
      <w:jc w:val="both"/>
    </w:pPr>
    <w:rPr>
      <w:rFonts w:asciiTheme="minorHAnsi" w:hAnsiTheme="minorHAns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20CDB"/>
    <w:rPr>
      <w:rFonts w:ascii="Verdana" w:hAnsi="Verdan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Excel_Worksheet.xlsx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EA5B8C4FAD034A91167860204F7434" ma:contentTypeVersion="" ma:contentTypeDescription="Vytvoří nový dokument" ma:contentTypeScope="" ma:versionID="407513ded4ff0b7df01b6708ca9436c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b2ede5cb540192aeef9bee241b1e02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C757788-2008-4B48-98C5-AC082E99D6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9CFC5A-1DF9-47B5-90A2-D103BC3447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28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</Company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Brandejsová Martina, Mgr.</cp:lastModifiedBy>
  <cp:revision>4</cp:revision>
  <cp:lastPrinted>2025-02-28T08:21:00Z</cp:lastPrinted>
  <dcterms:created xsi:type="dcterms:W3CDTF">2026-06-03T12:04:00Z</dcterms:created>
  <dcterms:modified xsi:type="dcterms:W3CDTF">2026-06-15T13:56:00Z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0x010100CCEA5B8C4FAD034A91167860204F7434</vt:lpwstr>
  </property>
  <property fmtid="{D5CDD505-2E9C-101B-9397-08002B2CF9AE}" pid="3" name="URL">
    <vt:lpwstr/>
  </property>
  <property fmtid="{D5CDD505-2E9C-101B-9397-08002B2CF9AE}" pid="4" name="docLang">
    <vt:lpwstr>cs</vt:lpwstr>
  </property>
</Properties>
</file>